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31B108" w14:textId="40A2A101" w:rsidR="003301BD" w:rsidRDefault="007C2840" w:rsidP="00014842">
      <w:pPr>
        <w:spacing w:line="259" w:lineRule="auto"/>
        <w:jc w:val="center"/>
        <w:rPr>
          <w:b/>
          <w:sz w:val="24"/>
        </w:rPr>
      </w:pPr>
      <w:r>
        <w:rPr>
          <w:b/>
          <w:sz w:val="24"/>
        </w:rPr>
        <w:t xml:space="preserve">January </w:t>
      </w:r>
      <w:r w:rsidR="007F64EE">
        <w:rPr>
          <w:b/>
          <w:sz w:val="24"/>
        </w:rPr>
        <w:t>30</w:t>
      </w:r>
      <w:r>
        <w:rPr>
          <w:b/>
          <w:sz w:val="24"/>
        </w:rPr>
        <w:t>th</w:t>
      </w:r>
      <w:r w:rsidR="00417BEE">
        <w:rPr>
          <w:b/>
          <w:sz w:val="24"/>
        </w:rPr>
        <w:t>, 202</w:t>
      </w:r>
      <w:r>
        <w:rPr>
          <w:b/>
          <w:sz w:val="24"/>
        </w:rPr>
        <w:t>3</w:t>
      </w:r>
    </w:p>
    <w:p w14:paraId="0E367F06" w14:textId="75DFD297" w:rsidR="005C752F" w:rsidRPr="00014842" w:rsidRDefault="00561333" w:rsidP="00014842">
      <w:pPr>
        <w:spacing w:line="259" w:lineRule="auto"/>
        <w:jc w:val="center"/>
        <w:rPr>
          <w:b/>
          <w:sz w:val="24"/>
        </w:rPr>
      </w:pPr>
      <w:r>
        <w:rPr>
          <w:b/>
          <w:sz w:val="24"/>
        </w:rPr>
        <w:t>2</w:t>
      </w:r>
      <w:r w:rsidR="005C752F">
        <w:rPr>
          <w:b/>
          <w:sz w:val="24"/>
        </w:rPr>
        <w:t>:00pm</w:t>
      </w:r>
    </w:p>
    <w:p w14:paraId="0B613602" w14:textId="77777777" w:rsidR="007C1FC3" w:rsidRPr="00014842" w:rsidRDefault="00A73019" w:rsidP="00014842">
      <w:pPr>
        <w:spacing w:line="259" w:lineRule="auto"/>
        <w:jc w:val="center"/>
        <w:rPr>
          <w:b/>
          <w:sz w:val="24"/>
        </w:rPr>
      </w:pPr>
      <w:r w:rsidRPr="00014842">
        <w:rPr>
          <w:b/>
          <w:sz w:val="24"/>
        </w:rPr>
        <w:t xml:space="preserve">Virtual Zoom Meeting </w:t>
      </w:r>
    </w:p>
    <w:p w14:paraId="2B61A3C0" w14:textId="77777777" w:rsidR="00FB4F6B" w:rsidRPr="00014842" w:rsidRDefault="00FB4F6B" w:rsidP="00014842">
      <w:pPr>
        <w:spacing w:line="259" w:lineRule="auto"/>
        <w:jc w:val="center"/>
        <w:rPr>
          <w:b/>
          <w:sz w:val="24"/>
        </w:rPr>
      </w:pPr>
    </w:p>
    <w:tbl>
      <w:tblPr>
        <w:tblStyle w:val="TableGrid"/>
        <w:tblW w:w="11245" w:type="dxa"/>
        <w:tblInd w:w="-8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70"/>
        <w:gridCol w:w="3960"/>
        <w:gridCol w:w="3415"/>
      </w:tblGrid>
      <w:tr w:rsidR="00FF51A9" w:rsidRPr="00014842" w14:paraId="7CABA474" w14:textId="77777777" w:rsidTr="00FF51A9">
        <w:trPr>
          <w:trHeight w:val="241"/>
        </w:trPr>
        <w:tc>
          <w:tcPr>
            <w:tcW w:w="3870" w:type="dxa"/>
          </w:tcPr>
          <w:p w14:paraId="5BD3B8FE" w14:textId="0AEEA2F1" w:rsidR="00FF51A9" w:rsidRPr="00014842" w:rsidRDefault="00FF51A9" w:rsidP="00417BEE">
            <w:pPr>
              <w:rPr>
                <w:sz w:val="24"/>
              </w:rPr>
            </w:pPr>
            <w:r w:rsidRPr="00014842">
              <w:rPr>
                <w:sz w:val="24"/>
              </w:rPr>
              <w:t>Meeting ID:</w:t>
            </w:r>
            <w:r w:rsidR="007F64EE">
              <w:rPr>
                <w:sz w:val="24"/>
              </w:rPr>
              <w:t xml:space="preserve"> </w:t>
            </w:r>
            <w:r w:rsidR="007F64EE" w:rsidRPr="007F64EE">
              <w:rPr>
                <w:sz w:val="24"/>
              </w:rPr>
              <w:t>846 8549 1557</w:t>
            </w:r>
          </w:p>
        </w:tc>
        <w:tc>
          <w:tcPr>
            <w:tcW w:w="3960" w:type="dxa"/>
          </w:tcPr>
          <w:p w14:paraId="646CC39C" w14:textId="30BB1909" w:rsidR="00FF51A9" w:rsidRPr="00014842" w:rsidRDefault="00FF51A9" w:rsidP="00014842">
            <w:pPr>
              <w:spacing w:line="259" w:lineRule="auto"/>
              <w:jc w:val="center"/>
              <w:rPr>
                <w:sz w:val="24"/>
              </w:rPr>
            </w:pPr>
            <w:r w:rsidRPr="00014842">
              <w:rPr>
                <w:sz w:val="24"/>
              </w:rPr>
              <w:t>Join Zoom:</w:t>
            </w:r>
            <w:r w:rsidR="007F64EE">
              <w:t xml:space="preserve"> </w:t>
            </w:r>
            <w:r w:rsidR="0092032F">
              <w:t>https://us02web.zoom.us/j/84685491557?pwd=bkpJbzEwRUJUYzZrUTY1TmFKYkVYQT09</w:t>
            </w:r>
          </w:p>
        </w:tc>
        <w:tc>
          <w:tcPr>
            <w:tcW w:w="3415" w:type="dxa"/>
          </w:tcPr>
          <w:p w14:paraId="3B99219F" w14:textId="6FF819E6" w:rsidR="00FF51A9" w:rsidRPr="00014842" w:rsidRDefault="00FF51A9" w:rsidP="00014842">
            <w:pPr>
              <w:spacing w:line="259" w:lineRule="auto"/>
              <w:jc w:val="center"/>
              <w:rPr>
                <w:sz w:val="24"/>
              </w:rPr>
            </w:pPr>
            <w:r w:rsidRPr="00014842">
              <w:rPr>
                <w:sz w:val="24"/>
              </w:rPr>
              <w:t>To call-in only:</w:t>
            </w:r>
            <w:r w:rsidR="007F64EE">
              <w:rPr>
                <w:sz w:val="24"/>
              </w:rPr>
              <w:t xml:space="preserve"> </w:t>
            </w:r>
            <w:r w:rsidR="007F64EE" w:rsidRPr="007F64EE">
              <w:rPr>
                <w:sz w:val="24"/>
              </w:rPr>
              <w:t>+1 646 876 9923 US (New York)</w:t>
            </w:r>
          </w:p>
        </w:tc>
      </w:tr>
      <w:tr w:rsidR="00FF51A9" w:rsidRPr="00014842" w14:paraId="6AD99050" w14:textId="77777777" w:rsidTr="00FF51A9">
        <w:trPr>
          <w:trHeight w:val="474"/>
        </w:trPr>
        <w:tc>
          <w:tcPr>
            <w:tcW w:w="3870" w:type="dxa"/>
          </w:tcPr>
          <w:p w14:paraId="6E735B44" w14:textId="7D8EA393" w:rsidR="00417BEE" w:rsidRPr="00417BEE" w:rsidRDefault="00417BEE" w:rsidP="00417BEE">
            <w:pPr>
              <w:rPr>
                <w:sz w:val="24"/>
              </w:rPr>
            </w:pPr>
            <w:r w:rsidRPr="00417BEE">
              <w:rPr>
                <w:sz w:val="24"/>
              </w:rPr>
              <w:t xml:space="preserve">Passcode: </w:t>
            </w:r>
            <w:r w:rsidR="007F64EE" w:rsidRPr="007F64EE">
              <w:rPr>
                <w:sz w:val="24"/>
              </w:rPr>
              <w:t>160557</w:t>
            </w:r>
          </w:p>
          <w:p w14:paraId="5FD0F238" w14:textId="0AC97AA9" w:rsidR="00FF51A9" w:rsidRPr="00014842" w:rsidRDefault="00FF51A9" w:rsidP="00014842">
            <w:pPr>
              <w:spacing w:line="259" w:lineRule="auto"/>
              <w:rPr>
                <w:sz w:val="24"/>
              </w:rPr>
            </w:pPr>
          </w:p>
        </w:tc>
        <w:tc>
          <w:tcPr>
            <w:tcW w:w="3960" w:type="dxa"/>
          </w:tcPr>
          <w:p w14:paraId="6DE946C0" w14:textId="506D0C97" w:rsidR="00FF51A9" w:rsidRPr="00014842" w:rsidRDefault="00FF51A9" w:rsidP="00417BEE">
            <w:pPr>
              <w:rPr>
                <w:sz w:val="24"/>
              </w:rPr>
            </w:pPr>
          </w:p>
        </w:tc>
        <w:tc>
          <w:tcPr>
            <w:tcW w:w="3415" w:type="dxa"/>
          </w:tcPr>
          <w:p w14:paraId="294C2FFC" w14:textId="55314CE3" w:rsidR="00FF51A9" w:rsidRPr="00014842" w:rsidRDefault="006C5230" w:rsidP="00014842">
            <w:pPr>
              <w:spacing w:line="259" w:lineRule="auto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</w:tc>
      </w:tr>
    </w:tbl>
    <w:p w14:paraId="3F89E660" w14:textId="3933D105" w:rsidR="001A4C2E" w:rsidRPr="007F64EE" w:rsidRDefault="001A4C2E" w:rsidP="007F64EE">
      <w:pPr>
        <w:spacing w:line="259" w:lineRule="auto"/>
        <w:jc w:val="center"/>
        <w:rPr>
          <w:b/>
          <w:sz w:val="24"/>
          <w:u w:val="single"/>
        </w:rPr>
      </w:pPr>
      <w:r w:rsidRPr="00014842">
        <w:rPr>
          <w:b/>
          <w:sz w:val="24"/>
          <w:u w:val="single"/>
        </w:rPr>
        <w:t>REGULAR MEETING</w:t>
      </w:r>
    </w:p>
    <w:p w14:paraId="2857B91C" w14:textId="77777777" w:rsidR="001A4C2E" w:rsidRPr="00014842" w:rsidRDefault="001A4C2E" w:rsidP="00014842">
      <w:pPr>
        <w:spacing w:line="259" w:lineRule="auto"/>
        <w:rPr>
          <w:sz w:val="24"/>
        </w:rPr>
      </w:pPr>
      <w:r w:rsidRPr="00014842">
        <w:rPr>
          <w:b/>
          <w:sz w:val="24"/>
        </w:rPr>
        <w:t>Meeting Objectives</w:t>
      </w:r>
      <w:r w:rsidRPr="00014842">
        <w:rPr>
          <w:sz w:val="24"/>
        </w:rPr>
        <w:t xml:space="preserve">: </w:t>
      </w:r>
    </w:p>
    <w:p w14:paraId="43A3B577" w14:textId="53986901" w:rsidR="007F64EE" w:rsidRDefault="007F64EE" w:rsidP="00417BEE">
      <w:pPr>
        <w:pStyle w:val="ListParagraph"/>
        <w:numPr>
          <w:ilvl w:val="0"/>
          <w:numId w:val="20"/>
        </w:numPr>
        <w:spacing w:line="259" w:lineRule="auto"/>
        <w:rPr>
          <w:sz w:val="24"/>
        </w:rPr>
      </w:pPr>
      <w:r>
        <w:rPr>
          <w:sz w:val="24"/>
        </w:rPr>
        <w:t xml:space="preserve">School Readiness Monitoring Rubric Discussion </w:t>
      </w:r>
    </w:p>
    <w:p w14:paraId="35BD7D47" w14:textId="0B6BDA55" w:rsidR="00F0289C" w:rsidRDefault="00417BEE" w:rsidP="00417BEE">
      <w:pPr>
        <w:pStyle w:val="ListParagraph"/>
        <w:numPr>
          <w:ilvl w:val="0"/>
          <w:numId w:val="20"/>
        </w:numPr>
        <w:spacing w:line="259" w:lineRule="auto"/>
        <w:rPr>
          <w:sz w:val="24"/>
        </w:rPr>
      </w:pPr>
      <w:r>
        <w:rPr>
          <w:sz w:val="24"/>
        </w:rPr>
        <w:t>Discussion on the Mission and Vision of Mayor’s Cabinet</w:t>
      </w:r>
    </w:p>
    <w:p w14:paraId="363618CB" w14:textId="77777777" w:rsidR="00417BEE" w:rsidRPr="00417BEE" w:rsidRDefault="00417BEE" w:rsidP="00417BEE">
      <w:pPr>
        <w:pStyle w:val="ListParagraph"/>
        <w:spacing w:line="259" w:lineRule="auto"/>
        <w:rPr>
          <w:sz w:val="24"/>
        </w:rPr>
      </w:pPr>
    </w:p>
    <w:p w14:paraId="2086E265" w14:textId="77777777" w:rsidR="001A4C2E" w:rsidRPr="00014842" w:rsidRDefault="00156FBB" w:rsidP="00014842">
      <w:pPr>
        <w:spacing w:line="259" w:lineRule="auto"/>
        <w:rPr>
          <w:sz w:val="24"/>
        </w:rPr>
      </w:pPr>
      <w:r w:rsidRPr="00014842">
        <w:rPr>
          <w:b/>
          <w:sz w:val="24"/>
        </w:rPr>
        <w:t>M</w:t>
      </w:r>
      <w:r w:rsidR="001A4C2E" w:rsidRPr="00014842">
        <w:rPr>
          <w:b/>
          <w:sz w:val="24"/>
        </w:rPr>
        <w:t>eeting Materials</w:t>
      </w:r>
      <w:r w:rsidR="001A4C2E" w:rsidRPr="00014842">
        <w:rPr>
          <w:sz w:val="24"/>
        </w:rPr>
        <w:t xml:space="preserve">: </w:t>
      </w:r>
    </w:p>
    <w:p w14:paraId="782605A3" w14:textId="4E6EABD0" w:rsidR="00561333" w:rsidRDefault="008D2CAA" w:rsidP="00561333">
      <w:pPr>
        <w:pStyle w:val="ListParagraph"/>
        <w:numPr>
          <w:ilvl w:val="0"/>
          <w:numId w:val="6"/>
        </w:numPr>
        <w:spacing w:line="259" w:lineRule="auto"/>
        <w:rPr>
          <w:sz w:val="24"/>
        </w:rPr>
      </w:pPr>
      <w:r>
        <w:rPr>
          <w:sz w:val="24"/>
        </w:rPr>
        <w:t xml:space="preserve">DFCYR </w:t>
      </w:r>
      <w:r w:rsidR="00561333">
        <w:rPr>
          <w:sz w:val="24"/>
        </w:rPr>
        <w:t xml:space="preserve">PowerPoint </w:t>
      </w:r>
    </w:p>
    <w:p w14:paraId="25061CAC" w14:textId="5F21F00D" w:rsidR="007F64EE" w:rsidRDefault="007F64EE" w:rsidP="00561333">
      <w:pPr>
        <w:pStyle w:val="ListParagraph"/>
        <w:numPr>
          <w:ilvl w:val="0"/>
          <w:numId w:val="6"/>
        </w:numPr>
        <w:spacing w:line="259" w:lineRule="auto"/>
        <w:rPr>
          <w:sz w:val="24"/>
        </w:rPr>
      </w:pPr>
      <w:r>
        <w:rPr>
          <w:sz w:val="24"/>
        </w:rPr>
        <w:t xml:space="preserve">Early Learning Network PowerPoint </w:t>
      </w:r>
    </w:p>
    <w:p w14:paraId="0637A980" w14:textId="386102F1" w:rsidR="007F64EE" w:rsidRDefault="007F64EE" w:rsidP="00561333">
      <w:pPr>
        <w:pStyle w:val="ListParagraph"/>
        <w:numPr>
          <w:ilvl w:val="0"/>
          <w:numId w:val="6"/>
        </w:numPr>
        <w:spacing w:line="259" w:lineRule="auto"/>
        <w:rPr>
          <w:sz w:val="24"/>
        </w:rPr>
      </w:pPr>
      <w:r>
        <w:rPr>
          <w:sz w:val="24"/>
        </w:rPr>
        <w:t xml:space="preserve">November 2022 Minutes </w:t>
      </w:r>
    </w:p>
    <w:p w14:paraId="7CBA9A75" w14:textId="16A9A4FC" w:rsidR="007F64EE" w:rsidRDefault="007F64EE" w:rsidP="00561333">
      <w:pPr>
        <w:pStyle w:val="ListParagraph"/>
        <w:numPr>
          <w:ilvl w:val="0"/>
          <w:numId w:val="6"/>
        </w:numPr>
        <w:spacing w:line="259" w:lineRule="auto"/>
        <w:rPr>
          <w:sz w:val="24"/>
        </w:rPr>
      </w:pPr>
      <w:r>
        <w:rPr>
          <w:sz w:val="24"/>
        </w:rPr>
        <w:t xml:space="preserve">School Readiness Monitoring Evaluation PowerPoint </w:t>
      </w:r>
    </w:p>
    <w:p w14:paraId="456F13D2" w14:textId="77777777" w:rsidR="00561333" w:rsidRPr="00561333" w:rsidRDefault="00561333" w:rsidP="00561333">
      <w:pPr>
        <w:pStyle w:val="ListParagraph"/>
        <w:spacing w:line="259" w:lineRule="auto"/>
        <w:rPr>
          <w:sz w:val="24"/>
        </w:rPr>
      </w:pPr>
    </w:p>
    <w:p w14:paraId="52D0DC29" w14:textId="4D49E6B9" w:rsidR="00584F50" w:rsidRPr="00014842" w:rsidRDefault="00014842" w:rsidP="00014842">
      <w:pPr>
        <w:spacing w:line="259" w:lineRule="auto"/>
        <w:rPr>
          <w:b/>
          <w:sz w:val="24"/>
        </w:rPr>
      </w:pPr>
      <w:r w:rsidRPr="00014842">
        <w:rPr>
          <w:b/>
          <w:sz w:val="24"/>
        </w:rPr>
        <w:t>Agenda:</w:t>
      </w:r>
    </w:p>
    <w:p w14:paraId="319B0496" w14:textId="77777777" w:rsidR="00156FBB" w:rsidRPr="00014842" w:rsidRDefault="001A4C2E" w:rsidP="00014842">
      <w:pPr>
        <w:pStyle w:val="Heading2"/>
        <w:spacing w:after="0"/>
        <w:rPr>
          <w:sz w:val="24"/>
          <w:szCs w:val="24"/>
        </w:rPr>
      </w:pPr>
      <w:r w:rsidRPr="00014842">
        <w:rPr>
          <w:sz w:val="24"/>
          <w:szCs w:val="24"/>
        </w:rPr>
        <w:t>Call to Order</w:t>
      </w:r>
    </w:p>
    <w:p w14:paraId="230BB35A" w14:textId="77777777" w:rsidR="00156FBB" w:rsidRPr="00014842" w:rsidRDefault="001A4C2E" w:rsidP="00014842">
      <w:pPr>
        <w:pStyle w:val="Heading2"/>
        <w:spacing w:after="0"/>
        <w:rPr>
          <w:sz w:val="24"/>
          <w:szCs w:val="24"/>
        </w:rPr>
      </w:pPr>
      <w:r w:rsidRPr="00014842">
        <w:rPr>
          <w:sz w:val="24"/>
          <w:szCs w:val="24"/>
        </w:rPr>
        <w:t>Roll Call</w:t>
      </w:r>
    </w:p>
    <w:p w14:paraId="12EC5AC4" w14:textId="35F98697" w:rsidR="00156FBB" w:rsidRDefault="001A4C2E" w:rsidP="00014842">
      <w:pPr>
        <w:pStyle w:val="Heading2"/>
        <w:spacing w:after="0"/>
        <w:rPr>
          <w:sz w:val="24"/>
          <w:szCs w:val="24"/>
        </w:rPr>
      </w:pPr>
      <w:r w:rsidRPr="00014842">
        <w:rPr>
          <w:sz w:val="24"/>
          <w:szCs w:val="24"/>
        </w:rPr>
        <w:t xml:space="preserve">Approval of minutes for </w:t>
      </w:r>
      <w:r w:rsidR="007F64EE">
        <w:rPr>
          <w:sz w:val="24"/>
          <w:szCs w:val="24"/>
        </w:rPr>
        <w:t xml:space="preserve">November </w:t>
      </w:r>
      <w:r w:rsidR="00417BEE">
        <w:rPr>
          <w:sz w:val="24"/>
          <w:szCs w:val="24"/>
        </w:rPr>
        <w:t>2022</w:t>
      </w:r>
    </w:p>
    <w:p w14:paraId="40AD0D1F" w14:textId="79F63B4B" w:rsidR="0092032F" w:rsidRPr="0092032F" w:rsidRDefault="0092032F" w:rsidP="0092032F">
      <w:pPr>
        <w:pStyle w:val="Heading2"/>
        <w:rPr>
          <w:bCs/>
        </w:rPr>
      </w:pPr>
      <w:r w:rsidRPr="0092032F">
        <w:rPr>
          <w:bCs/>
        </w:rPr>
        <w:t xml:space="preserve">School Readiness </w:t>
      </w:r>
      <w:r w:rsidRPr="0092032F">
        <w:rPr>
          <w:bCs/>
        </w:rPr>
        <w:t>Monitoring</w:t>
      </w:r>
      <w:r w:rsidRPr="0092032F">
        <w:rPr>
          <w:bCs/>
        </w:rPr>
        <w:t xml:space="preserve"> Rubric Presentation-Consultants</w:t>
      </w:r>
    </w:p>
    <w:p w14:paraId="61A64DD4" w14:textId="77777777" w:rsidR="0092032F" w:rsidRPr="00014842" w:rsidRDefault="0092032F" w:rsidP="0092032F">
      <w:pPr>
        <w:pStyle w:val="Heading2"/>
        <w:spacing w:after="0"/>
        <w:rPr>
          <w:sz w:val="24"/>
          <w:szCs w:val="24"/>
        </w:rPr>
      </w:pPr>
      <w:r w:rsidRPr="00014842">
        <w:rPr>
          <w:sz w:val="24"/>
          <w:szCs w:val="24"/>
        </w:rPr>
        <w:t>Business Agenda</w:t>
      </w:r>
    </w:p>
    <w:p w14:paraId="4404B4A1" w14:textId="77777777" w:rsidR="0092032F" w:rsidRDefault="0092032F" w:rsidP="0092032F">
      <w:pPr>
        <w:pStyle w:val="Heading2"/>
        <w:numPr>
          <w:ilvl w:val="1"/>
          <w:numId w:val="2"/>
        </w:numPr>
        <w:spacing w:after="0"/>
        <w:rPr>
          <w:b w:val="0"/>
          <w:sz w:val="24"/>
          <w:szCs w:val="24"/>
        </w:rPr>
      </w:pPr>
      <w:r w:rsidRPr="00014842">
        <w:rPr>
          <w:b w:val="0"/>
          <w:sz w:val="24"/>
          <w:szCs w:val="24"/>
        </w:rPr>
        <w:t>R</w:t>
      </w:r>
      <w:r>
        <w:rPr>
          <w:b w:val="0"/>
          <w:sz w:val="24"/>
          <w:szCs w:val="24"/>
        </w:rPr>
        <w:t>ecommended Action: School Readiness Supplemental Administrative Funds</w:t>
      </w:r>
    </w:p>
    <w:p w14:paraId="03924C93" w14:textId="77777777" w:rsidR="0092032F" w:rsidRDefault="0092032F" w:rsidP="0092032F">
      <w:pPr>
        <w:pStyle w:val="ListParagraph"/>
        <w:numPr>
          <w:ilvl w:val="1"/>
          <w:numId w:val="2"/>
        </w:numPr>
      </w:pPr>
      <w:r>
        <w:t>Recommended Action: Moving School Readiness Spaces from Metzner to Boys &amp; Girls Club</w:t>
      </w:r>
    </w:p>
    <w:p w14:paraId="1062C73B" w14:textId="0EC5EE1F" w:rsidR="001A4C2E" w:rsidRPr="00014842" w:rsidRDefault="001A4C2E" w:rsidP="00014842">
      <w:pPr>
        <w:pStyle w:val="Heading2"/>
        <w:spacing w:after="0"/>
        <w:rPr>
          <w:sz w:val="24"/>
          <w:szCs w:val="24"/>
        </w:rPr>
      </w:pPr>
      <w:r w:rsidRPr="00014842">
        <w:rPr>
          <w:sz w:val="24"/>
          <w:szCs w:val="24"/>
        </w:rPr>
        <w:t>Administrative Updates</w:t>
      </w:r>
    </w:p>
    <w:p w14:paraId="3881D47D" w14:textId="77777777" w:rsidR="0084277F" w:rsidRPr="00014842" w:rsidRDefault="0084277F" w:rsidP="00014842">
      <w:pPr>
        <w:pStyle w:val="Heading2"/>
        <w:numPr>
          <w:ilvl w:val="1"/>
          <w:numId w:val="2"/>
        </w:numPr>
        <w:spacing w:after="0"/>
        <w:rPr>
          <w:b w:val="0"/>
          <w:sz w:val="24"/>
          <w:szCs w:val="24"/>
        </w:rPr>
      </w:pPr>
      <w:r w:rsidRPr="00014842">
        <w:rPr>
          <w:b w:val="0"/>
          <w:sz w:val="24"/>
          <w:szCs w:val="24"/>
        </w:rPr>
        <w:t>Co-Chair Reports</w:t>
      </w:r>
    </w:p>
    <w:p w14:paraId="24523970" w14:textId="77777777" w:rsidR="006C5230" w:rsidRPr="006C5230" w:rsidRDefault="006C5230" w:rsidP="006C5230">
      <w:pPr>
        <w:pStyle w:val="Heading2"/>
        <w:rPr>
          <w:sz w:val="24"/>
          <w:szCs w:val="24"/>
        </w:rPr>
      </w:pPr>
      <w:r w:rsidRPr="006C5230">
        <w:rPr>
          <w:sz w:val="24"/>
          <w:szCs w:val="24"/>
        </w:rPr>
        <w:t>Agenda</w:t>
      </w:r>
    </w:p>
    <w:p w14:paraId="4198A364" w14:textId="1F49B8B7" w:rsidR="0092032F" w:rsidRDefault="0092032F" w:rsidP="0092032F">
      <w:pPr>
        <w:pStyle w:val="Heading2"/>
        <w:numPr>
          <w:ilvl w:val="1"/>
          <w:numId w:val="2"/>
        </w:numPr>
        <w:spacing w:after="0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DFCYR </w:t>
      </w:r>
      <w:r>
        <w:rPr>
          <w:b w:val="0"/>
          <w:sz w:val="24"/>
          <w:szCs w:val="24"/>
        </w:rPr>
        <w:t xml:space="preserve">Early Learning </w:t>
      </w:r>
      <w:r>
        <w:rPr>
          <w:b w:val="0"/>
          <w:sz w:val="24"/>
          <w:szCs w:val="24"/>
        </w:rPr>
        <w:t>Presentation</w:t>
      </w:r>
      <w:r w:rsidRPr="00014842">
        <w:rPr>
          <w:b w:val="0"/>
          <w:sz w:val="24"/>
          <w:szCs w:val="24"/>
        </w:rPr>
        <w:t xml:space="preserve"> </w:t>
      </w:r>
    </w:p>
    <w:p w14:paraId="6A3FFF5F" w14:textId="3BE974B7" w:rsidR="0092032F" w:rsidRPr="0092032F" w:rsidRDefault="0092032F" w:rsidP="0092032F">
      <w:pPr>
        <w:pStyle w:val="ListParagraph"/>
        <w:numPr>
          <w:ilvl w:val="1"/>
          <w:numId w:val="2"/>
        </w:numPr>
      </w:pPr>
      <w:r>
        <w:t>Mayor’s Cabinet for Young Children Working Groups</w:t>
      </w:r>
    </w:p>
    <w:p w14:paraId="64989740" w14:textId="77777777" w:rsidR="0092032F" w:rsidRPr="0092032F" w:rsidRDefault="007F64EE" w:rsidP="007F64EE">
      <w:pPr>
        <w:pStyle w:val="Heading2"/>
        <w:numPr>
          <w:ilvl w:val="1"/>
          <w:numId w:val="2"/>
        </w:numPr>
        <w:rPr>
          <w:b w:val="0"/>
          <w:bCs/>
        </w:rPr>
      </w:pPr>
      <w:r w:rsidRPr="007F64EE">
        <w:rPr>
          <w:b w:val="0"/>
        </w:rPr>
        <w:t xml:space="preserve">Discussion of Mission and Vision </w:t>
      </w:r>
    </w:p>
    <w:p w14:paraId="589B8266" w14:textId="678F55E6" w:rsidR="007F64EE" w:rsidRPr="007F64EE" w:rsidRDefault="0092032F" w:rsidP="007F64EE">
      <w:pPr>
        <w:pStyle w:val="Heading2"/>
        <w:numPr>
          <w:ilvl w:val="1"/>
          <w:numId w:val="2"/>
        </w:numPr>
        <w:rPr>
          <w:b w:val="0"/>
          <w:bCs/>
        </w:rPr>
      </w:pPr>
      <w:r>
        <w:rPr>
          <w:b w:val="0"/>
        </w:rPr>
        <w:t>Early Childhood Bills</w:t>
      </w:r>
      <w:r w:rsidR="007F64EE">
        <w:tab/>
      </w:r>
    </w:p>
    <w:p w14:paraId="346D227E" w14:textId="0164554B" w:rsidR="00D84F5F" w:rsidRPr="00014842" w:rsidRDefault="00D84F5F" w:rsidP="00014842">
      <w:pPr>
        <w:pStyle w:val="Heading2"/>
        <w:rPr>
          <w:sz w:val="24"/>
          <w:szCs w:val="24"/>
        </w:rPr>
      </w:pPr>
      <w:r w:rsidRPr="00014842">
        <w:rPr>
          <w:sz w:val="24"/>
          <w:szCs w:val="24"/>
        </w:rPr>
        <w:t>Announcements</w:t>
      </w:r>
      <w:r w:rsidR="00D80F6B">
        <w:rPr>
          <w:sz w:val="24"/>
          <w:szCs w:val="24"/>
        </w:rPr>
        <w:t>/Updates</w:t>
      </w:r>
    </w:p>
    <w:p w14:paraId="59D0F910" w14:textId="22B39AC6" w:rsidR="001A4C2E" w:rsidRPr="00561333" w:rsidRDefault="001A4C2E" w:rsidP="00561333">
      <w:pPr>
        <w:pStyle w:val="Heading2"/>
        <w:spacing w:after="0"/>
        <w:rPr>
          <w:sz w:val="24"/>
          <w:szCs w:val="24"/>
        </w:rPr>
      </w:pPr>
      <w:r w:rsidRPr="00014842">
        <w:rPr>
          <w:sz w:val="24"/>
          <w:szCs w:val="24"/>
        </w:rPr>
        <w:t>Adjournmen</w:t>
      </w:r>
      <w:r w:rsidR="008A144E">
        <w:rPr>
          <w:sz w:val="24"/>
          <w:szCs w:val="24"/>
        </w:rPr>
        <w:t>t</w:t>
      </w:r>
    </w:p>
    <w:sectPr w:rsidR="001A4C2E" w:rsidRPr="00561333" w:rsidSect="00D84F5F">
      <w:headerReference w:type="default" r:id="rId11"/>
      <w:footerReference w:type="default" r:id="rId12"/>
      <w:pgSz w:w="12240" w:h="15840" w:code="1"/>
      <w:pgMar w:top="720" w:right="144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F71336" w14:textId="77777777" w:rsidR="00190F62" w:rsidRDefault="00190F62">
      <w:r>
        <w:separator/>
      </w:r>
    </w:p>
  </w:endnote>
  <w:endnote w:type="continuationSeparator" w:id="0">
    <w:p w14:paraId="3428AACE" w14:textId="77777777" w:rsidR="00190F62" w:rsidRDefault="00190F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C4E3D" w14:textId="77777777" w:rsidR="0081575E" w:rsidRDefault="0081575E" w:rsidP="000330B3">
    <w:pPr>
      <w:jc w:val="center"/>
      <w:rPr>
        <w:spacing w:val="-2"/>
        <w:sz w:val="16"/>
        <w:szCs w:val="16"/>
      </w:rPr>
    </w:pPr>
  </w:p>
  <w:p w14:paraId="6C724204" w14:textId="77777777" w:rsidR="000330B3" w:rsidRPr="00C14DAD" w:rsidRDefault="000330B3" w:rsidP="000330B3">
    <w:pPr>
      <w:jc w:val="center"/>
      <w:rPr>
        <w:spacing w:val="-2"/>
        <w:sz w:val="16"/>
        <w:szCs w:val="16"/>
      </w:rPr>
    </w:pPr>
    <w:r w:rsidRPr="00C14DAD">
      <w:rPr>
        <w:spacing w:val="-2"/>
        <w:sz w:val="16"/>
        <w:szCs w:val="16"/>
      </w:rPr>
      <w:t xml:space="preserve">Department of Families, Children, Youth and Recreation | 550 Main Street, Suite 306 | Hartford, </w:t>
    </w:r>
    <w:r w:rsidR="00C14DAD" w:rsidRPr="00C14DAD">
      <w:rPr>
        <w:spacing w:val="-2"/>
        <w:sz w:val="16"/>
        <w:szCs w:val="16"/>
      </w:rPr>
      <w:t>CT</w:t>
    </w:r>
    <w:r w:rsidRPr="00C14DAD">
      <w:rPr>
        <w:spacing w:val="-2"/>
        <w:sz w:val="16"/>
        <w:szCs w:val="16"/>
      </w:rPr>
      <w:t xml:space="preserve"> 06103 | </w:t>
    </w:r>
    <w:r w:rsidR="000323B6" w:rsidRPr="00C14DAD">
      <w:rPr>
        <w:spacing w:val="-2"/>
        <w:sz w:val="16"/>
        <w:szCs w:val="16"/>
      </w:rPr>
      <w:t>P: (860) 757-9595 | www.hartford.gov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58A173" w14:textId="77777777" w:rsidR="00190F62" w:rsidRDefault="00190F62">
      <w:r>
        <w:separator/>
      </w:r>
    </w:p>
  </w:footnote>
  <w:footnote w:type="continuationSeparator" w:id="0">
    <w:p w14:paraId="5655EC90" w14:textId="77777777" w:rsidR="00190F62" w:rsidRDefault="00190F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345" w:type="dxa"/>
      <w:tblInd w:w="-815" w:type="dxa"/>
      <w:tblLayout w:type="fixed"/>
      <w:tblLook w:val="0000" w:firstRow="0" w:lastRow="0" w:firstColumn="0" w:lastColumn="0" w:noHBand="0" w:noVBand="0"/>
    </w:tblPr>
    <w:tblGrid>
      <w:gridCol w:w="1800"/>
      <w:gridCol w:w="4415"/>
      <w:gridCol w:w="5130"/>
    </w:tblGrid>
    <w:tr w:rsidR="000F2C2C" w:rsidRPr="00337A88" w14:paraId="6FADDD21" w14:textId="77777777" w:rsidTr="00671422">
      <w:trPr>
        <w:cantSplit/>
      </w:trPr>
      <w:tc>
        <w:tcPr>
          <w:tcW w:w="1800" w:type="dxa"/>
          <w:vMerge w:val="restart"/>
          <w:vAlign w:val="center"/>
        </w:tcPr>
        <w:p w14:paraId="6BB7197B" w14:textId="77777777" w:rsidR="000F2C2C" w:rsidRPr="00337A88" w:rsidRDefault="000F2C2C" w:rsidP="00415C22">
          <w:pPr>
            <w:tabs>
              <w:tab w:val="center" w:pos="2952"/>
            </w:tabs>
            <w:rPr>
              <w:rFonts w:ascii="Tahoma" w:hAnsi="Tahoma" w:cs="Tahoma"/>
              <w:noProof/>
            </w:rPr>
          </w:pPr>
          <w:r>
            <w:rPr>
              <w:noProof/>
            </w:rPr>
            <w:drawing>
              <wp:inline distT="0" distB="0" distL="0" distR="0" wp14:anchorId="6A836EC0" wp14:editId="4F3CADCA">
                <wp:extent cx="1019175" cy="1019175"/>
                <wp:effectExtent l="0" t="0" r="9525" b="9525"/>
                <wp:docPr id="9" name="Picture 9" descr="cityseal_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19175" cy="10191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545" w:type="dxa"/>
          <w:gridSpan w:val="2"/>
          <w:vAlign w:val="center"/>
        </w:tcPr>
        <w:p w14:paraId="6A596F21" w14:textId="77777777" w:rsidR="000F2C2C" w:rsidRPr="000F2C2C" w:rsidRDefault="000F2C2C" w:rsidP="000F2C2C">
          <w:pPr>
            <w:rPr>
              <w:sz w:val="36"/>
            </w:rPr>
          </w:pPr>
        </w:p>
        <w:p w14:paraId="0409311D" w14:textId="77777777" w:rsidR="000F2C2C" w:rsidRPr="000F2C2C" w:rsidRDefault="000F2C2C" w:rsidP="000F2C2C">
          <w:pPr>
            <w:pStyle w:val="Caption"/>
            <w:jc w:val="left"/>
            <w:rPr>
              <w:rFonts w:ascii="Tahoma" w:hAnsi="Tahoma" w:cs="Tahoma"/>
              <w:noProof/>
            </w:rPr>
          </w:pPr>
          <w:r w:rsidRPr="000F2C2C">
            <w:t>MAYOR’S CABINET FOR YOUNG CHILDREN</w:t>
          </w:r>
        </w:p>
      </w:tc>
    </w:tr>
    <w:tr w:rsidR="00671422" w:rsidRPr="00337A88" w14:paraId="7211199A" w14:textId="77777777" w:rsidTr="00671422">
      <w:trPr>
        <w:cantSplit/>
      </w:trPr>
      <w:tc>
        <w:tcPr>
          <w:tcW w:w="1800" w:type="dxa"/>
          <w:vMerge/>
          <w:vAlign w:val="center"/>
        </w:tcPr>
        <w:p w14:paraId="7C0932A5" w14:textId="77777777" w:rsidR="00671422" w:rsidRDefault="00671422" w:rsidP="00415C22">
          <w:pPr>
            <w:tabs>
              <w:tab w:val="center" w:pos="2952"/>
            </w:tabs>
            <w:rPr>
              <w:noProof/>
            </w:rPr>
          </w:pPr>
        </w:p>
      </w:tc>
      <w:tc>
        <w:tcPr>
          <w:tcW w:w="4415" w:type="dxa"/>
        </w:tcPr>
        <w:p w14:paraId="07E8E74B" w14:textId="77777777" w:rsidR="00671422" w:rsidRPr="003D6EB0" w:rsidRDefault="00671422" w:rsidP="003D6EB0">
          <w:pPr>
            <w:rPr>
              <w:sz w:val="20"/>
              <w:szCs w:val="20"/>
            </w:rPr>
          </w:pPr>
          <w:r w:rsidRPr="003D6EB0">
            <w:rPr>
              <w:i/>
              <w:sz w:val="20"/>
              <w:szCs w:val="20"/>
            </w:rPr>
            <w:t>Co-Chairs</w:t>
          </w:r>
          <w:r w:rsidRPr="003D6EB0">
            <w:rPr>
              <w:b/>
              <w:sz w:val="20"/>
              <w:szCs w:val="20"/>
            </w:rPr>
            <w:br/>
          </w:r>
          <w:r w:rsidRPr="003D6EB0">
            <w:rPr>
              <w:sz w:val="20"/>
              <w:szCs w:val="20"/>
            </w:rPr>
            <w:t xml:space="preserve">Luke Bronin, Mayor </w:t>
          </w:r>
        </w:p>
        <w:p w14:paraId="0CFDEBC3" w14:textId="77777777" w:rsidR="00671422" w:rsidRPr="003D6EB0" w:rsidRDefault="00671422" w:rsidP="003D6EB0">
          <w:pPr>
            <w:pStyle w:val="Caption"/>
            <w:jc w:val="left"/>
            <w:rPr>
              <w:i/>
              <w:sz w:val="20"/>
            </w:rPr>
          </w:pPr>
          <w:r w:rsidRPr="003D6EB0">
            <w:rPr>
              <w:sz w:val="20"/>
            </w:rPr>
            <w:t>Leslie Torres-Rodriguez, Superintendent</w:t>
          </w:r>
          <w:r w:rsidRPr="003D6EB0">
            <w:rPr>
              <w:i/>
              <w:sz w:val="20"/>
            </w:rPr>
            <w:t xml:space="preserve"> </w:t>
          </w:r>
        </w:p>
      </w:tc>
      <w:tc>
        <w:tcPr>
          <w:tcW w:w="5130" w:type="dxa"/>
        </w:tcPr>
        <w:p w14:paraId="044A3E35" w14:textId="6F3543FB" w:rsidR="00671422" w:rsidRPr="003D6EB0" w:rsidRDefault="00671422" w:rsidP="003D6EB0">
          <w:pPr>
            <w:pStyle w:val="Caption"/>
            <w:jc w:val="left"/>
            <w:rPr>
              <w:sz w:val="20"/>
            </w:rPr>
          </w:pPr>
          <w:r w:rsidRPr="003D6EB0">
            <w:rPr>
              <w:i/>
              <w:sz w:val="20"/>
            </w:rPr>
            <w:t>Staff Liaisons</w:t>
          </w:r>
          <w:r w:rsidRPr="003D6EB0">
            <w:rPr>
              <w:sz w:val="20"/>
            </w:rPr>
            <w:t xml:space="preserve"> </w:t>
          </w:r>
          <w:r w:rsidRPr="003D6EB0">
            <w:rPr>
              <w:sz w:val="20"/>
            </w:rPr>
            <w:br/>
          </w:r>
          <w:r w:rsidR="00F0289C">
            <w:rPr>
              <w:sz w:val="20"/>
            </w:rPr>
            <w:t>Kristina Baldwin</w:t>
          </w:r>
          <w:r w:rsidRPr="003D6EB0">
            <w:rPr>
              <w:sz w:val="20"/>
            </w:rPr>
            <w:t xml:space="preserve">, </w:t>
          </w:r>
          <w:r w:rsidR="00F0289C">
            <w:rPr>
              <w:sz w:val="20"/>
            </w:rPr>
            <w:t>Interim-</w:t>
          </w:r>
          <w:r w:rsidRPr="003D6EB0">
            <w:rPr>
              <w:sz w:val="20"/>
            </w:rPr>
            <w:t>Director</w:t>
          </w:r>
        </w:p>
        <w:p w14:paraId="4481147A" w14:textId="77777777" w:rsidR="00AB4921" w:rsidRDefault="00AB4921" w:rsidP="000330B3">
          <w:pPr>
            <w:rPr>
              <w:sz w:val="20"/>
              <w:szCs w:val="20"/>
            </w:rPr>
          </w:pPr>
          <w:r>
            <w:rPr>
              <w:sz w:val="20"/>
              <w:szCs w:val="20"/>
            </w:rPr>
            <w:t>Shyleen Lopez</w:t>
          </w:r>
          <w:r w:rsidR="00671422">
            <w:rPr>
              <w:sz w:val="20"/>
              <w:szCs w:val="20"/>
            </w:rPr>
            <w:t xml:space="preserve">, </w:t>
          </w:r>
          <w:r>
            <w:rPr>
              <w:sz w:val="20"/>
              <w:szCs w:val="20"/>
            </w:rPr>
            <w:t>Assistant Director</w:t>
          </w:r>
        </w:p>
        <w:p w14:paraId="2F412ABB" w14:textId="08CE2EAC" w:rsidR="00AB4921" w:rsidRPr="00AB4921" w:rsidRDefault="00AB4921" w:rsidP="000330B3">
          <w:pPr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Katie McGinnis, </w:t>
          </w:r>
          <w:r w:rsidR="000773BF">
            <w:rPr>
              <w:sz w:val="20"/>
              <w:szCs w:val="20"/>
            </w:rPr>
            <w:t>Administrative Operations Manager</w:t>
          </w:r>
        </w:p>
      </w:tc>
    </w:tr>
  </w:tbl>
  <w:p w14:paraId="151028B3" w14:textId="77777777" w:rsidR="5D1F1289" w:rsidRDefault="5D1F1289" w:rsidP="5D1F1289">
    <w:pPr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04E3A"/>
    <w:multiLevelType w:val="hybridMultilevel"/>
    <w:tmpl w:val="84F40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C65962"/>
    <w:multiLevelType w:val="hybridMultilevel"/>
    <w:tmpl w:val="93E2E9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FA1748"/>
    <w:multiLevelType w:val="multilevel"/>
    <w:tmpl w:val="AC444646"/>
    <w:lvl w:ilvl="0">
      <w:start w:val="1"/>
      <w:numFmt w:val="decimal"/>
      <w:pStyle w:val="Heading2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9091CDA"/>
    <w:multiLevelType w:val="hybridMultilevel"/>
    <w:tmpl w:val="0558425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06160A0"/>
    <w:multiLevelType w:val="hybridMultilevel"/>
    <w:tmpl w:val="41EC6C20"/>
    <w:lvl w:ilvl="0" w:tplc="752805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32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4B0A9B0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320EB6B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57EE00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F50B6D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5E2A13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26F41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A56249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8335B4"/>
    <w:multiLevelType w:val="hybridMultilevel"/>
    <w:tmpl w:val="EC400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72CB2D4F"/>
    <w:multiLevelType w:val="multilevel"/>
    <w:tmpl w:val="C67C188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718124032">
    <w:abstractNumId w:val="4"/>
  </w:num>
  <w:num w:numId="2" w16cid:durableId="1641570900">
    <w:abstractNumId w:val="2"/>
  </w:num>
  <w:num w:numId="3" w16cid:durableId="897402760">
    <w:abstractNumId w:val="3"/>
  </w:num>
  <w:num w:numId="4" w16cid:durableId="1995210161">
    <w:abstractNumId w:val="2"/>
  </w:num>
  <w:num w:numId="5" w16cid:durableId="425423134">
    <w:abstractNumId w:val="2"/>
  </w:num>
  <w:num w:numId="6" w16cid:durableId="1497841000">
    <w:abstractNumId w:val="0"/>
  </w:num>
  <w:num w:numId="7" w16cid:durableId="851802458">
    <w:abstractNumId w:val="2"/>
  </w:num>
  <w:num w:numId="8" w16cid:durableId="2014185709">
    <w:abstractNumId w:val="2"/>
  </w:num>
  <w:num w:numId="9" w16cid:durableId="1707607986">
    <w:abstractNumId w:val="6"/>
  </w:num>
  <w:num w:numId="10" w16cid:durableId="1680421857">
    <w:abstractNumId w:val="2"/>
  </w:num>
  <w:num w:numId="11" w16cid:durableId="515996176">
    <w:abstractNumId w:val="2"/>
  </w:num>
  <w:num w:numId="12" w16cid:durableId="12312367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95525004">
    <w:abstractNumId w:val="2"/>
  </w:num>
  <w:num w:numId="14" w16cid:durableId="796872063">
    <w:abstractNumId w:val="2"/>
  </w:num>
  <w:num w:numId="15" w16cid:durableId="697976142">
    <w:abstractNumId w:val="2"/>
  </w:num>
  <w:num w:numId="16" w16cid:durableId="937833233">
    <w:abstractNumId w:val="2"/>
  </w:num>
  <w:num w:numId="17" w16cid:durableId="1093550201">
    <w:abstractNumId w:val="2"/>
  </w:num>
  <w:num w:numId="18" w16cid:durableId="460421245">
    <w:abstractNumId w:val="2"/>
  </w:num>
  <w:num w:numId="19" w16cid:durableId="1615752051">
    <w:abstractNumId w:val="5"/>
  </w:num>
  <w:num w:numId="20" w16cid:durableId="2668164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US" w:vendorID="64" w:dllVersion="6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7505"/>
    <w:rsid w:val="000145FA"/>
    <w:rsid w:val="00014842"/>
    <w:rsid w:val="00016440"/>
    <w:rsid w:val="00022D47"/>
    <w:rsid w:val="000270A5"/>
    <w:rsid w:val="000323B6"/>
    <w:rsid w:val="000330B3"/>
    <w:rsid w:val="0003782C"/>
    <w:rsid w:val="00041097"/>
    <w:rsid w:val="0004595F"/>
    <w:rsid w:val="000535C5"/>
    <w:rsid w:val="000602FC"/>
    <w:rsid w:val="00066909"/>
    <w:rsid w:val="00074E51"/>
    <w:rsid w:val="000773BF"/>
    <w:rsid w:val="000819F9"/>
    <w:rsid w:val="00081E53"/>
    <w:rsid w:val="00086081"/>
    <w:rsid w:val="00087FF5"/>
    <w:rsid w:val="000A070B"/>
    <w:rsid w:val="000A0BAD"/>
    <w:rsid w:val="000A7A81"/>
    <w:rsid w:val="000C55A2"/>
    <w:rsid w:val="000C5B39"/>
    <w:rsid w:val="000D4313"/>
    <w:rsid w:val="000D5B40"/>
    <w:rsid w:val="000E5EB2"/>
    <w:rsid w:val="000F1559"/>
    <w:rsid w:val="000F2C2C"/>
    <w:rsid w:val="00100A7C"/>
    <w:rsid w:val="00100D5E"/>
    <w:rsid w:val="001039B4"/>
    <w:rsid w:val="001077D6"/>
    <w:rsid w:val="001078EB"/>
    <w:rsid w:val="00110997"/>
    <w:rsid w:val="00112D42"/>
    <w:rsid w:val="00112FFA"/>
    <w:rsid w:val="00125E63"/>
    <w:rsid w:val="001304A5"/>
    <w:rsid w:val="00130E6A"/>
    <w:rsid w:val="00136CEA"/>
    <w:rsid w:val="00156FBB"/>
    <w:rsid w:val="001610D7"/>
    <w:rsid w:val="001616AA"/>
    <w:rsid w:val="00174E89"/>
    <w:rsid w:val="00190F62"/>
    <w:rsid w:val="001915E7"/>
    <w:rsid w:val="001A4C2E"/>
    <w:rsid w:val="001A63DC"/>
    <w:rsid w:val="001B0695"/>
    <w:rsid w:val="001B256A"/>
    <w:rsid w:val="001C6E6F"/>
    <w:rsid w:val="001C74C2"/>
    <w:rsid w:val="001D391C"/>
    <w:rsid w:val="001F4168"/>
    <w:rsid w:val="001F469A"/>
    <w:rsid w:val="00201BD2"/>
    <w:rsid w:val="002253B5"/>
    <w:rsid w:val="0022710F"/>
    <w:rsid w:val="00227C2F"/>
    <w:rsid w:val="00246ED5"/>
    <w:rsid w:val="00262EB4"/>
    <w:rsid w:val="0026443B"/>
    <w:rsid w:val="0029008E"/>
    <w:rsid w:val="002978D0"/>
    <w:rsid w:val="002E055F"/>
    <w:rsid w:val="002F0F36"/>
    <w:rsid w:val="002F2738"/>
    <w:rsid w:val="002F52D2"/>
    <w:rsid w:val="0030127B"/>
    <w:rsid w:val="0030656B"/>
    <w:rsid w:val="00323358"/>
    <w:rsid w:val="003301BD"/>
    <w:rsid w:val="00337A88"/>
    <w:rsid w:val="00337E58"/>
    <w:rsid w:val="00341623"/>
    <w:rsid w:val="00342662"/>
    <w:rsid w:val="00343700"/>
    <w:rsid w:val="0036655F"/>
    <w:rsid w:val="00375B4D"/>
    <w:rsid w:val="003A0292"/>
    <w:rsid w:val="003A256C"/>
    <w:rsid w:val="003A471E"/>
    <w:rsid w:val="003C2D26"/>
    <w:rsid w:val="003C590C"/>
    <w:rsid w:val="003C7144"/>
    <w:rsid w:val="003D6EB0"/>
    <w:rsid w:val="003E59CA"/>
    <w:rsid w:val="003E6B41"/>
    <w:rsid w:val="003E7BC9"/>
    <w:rsid w:val="003F54AB"/>
    <w:rsid w:val="00411E91"/>
    <w:rsid w:val="00415C22"/>
    <w:rsid w:val="00417BEE"/>
    <w:rsid w:val="0042104E"/>
    <w:rsid w:val="0042684B"/>
    <w:rsid w:val="00433D98"/>
    <w:rsid w:val="00434968"/>
    <w:rsid w:val="00453D90"/>
    <w:rsid w:val="00454A35"/>
    <w:rsid w:val="004559AA"/>
    <w:rsid w:val="00456B9C"/>
    <w:rsid w:val="00477DCF"/>
    <w:rsid w:val="004820C1"/>
    <w:rsid w:val="00482115"/>
    <w:rsid w:val="004C762B"/>
    <w:rsid w:val="004D0E93"/>
    <w:rsid w:val="004E0A56"/>
    <w:rsid w:val="004E3524"/>
    <w:rsid w:val="004F207D"/>
    <w:rsid w:val="004F4999"/>
    <w:rsid w:val="00500561"/>
    <w:rsid w:val="005111E0"/>
    <w:rsid w:val="005145AA"/>
    <w:rsid w:val="00515FA9"/>
    <w:rsid w:val="00525ABB"/>
    <w:rsid w:val="00532D0B"/>
    <w:rsid w:val="00533B39"/>
    <w:rsid w:val="00535DC1"/>
    <w:rsid w:val="005424F9"/>
    <w:rsid w:val="00553D40"/>
    <w:rsid w:val="005555AF"/>
    <w:rsid w:val="00556241"/>
    <w:rsid w:val="005565FA"/>
    <w:rsid w:val="00561333"/>
    <w:rsid w:val="00584F50"/>
    <w:rsid w:val="0059310B"/>
    <w:rsid w:val="005943F0"/>
    <w:rsid w:val="00595B6F"/>
    <w:rsid w:val="005A22E0"/>
    <w:rsid w:val="005A2C47"/>
    <w:rsid w:val="005A309D"/>
    <w:rsid w:val="005A536D"/>
    <w:rsid w:val="005B0C5D"/>
    <w:rsid w:val="005B10AD"/>
    <w:rsid w:val="005B440A"/>
    <w:rsid w:val="005C11A1"/>
    <w:rsid w:val="005C752F"/>
    <w:rsid w:val="005D3B2B"/>
    <w:rsid w:val="005D624F"/>
    <w:rsid w:val="00601B77"/>
    <w:rsid w:val="00602757"/>
    <w:rsid w:val="00624C05"/>
    <w:rsid w:val="00631D5E"/>
    <w:rsid w:val="0063240C"/>
    <w:rsid w:val="006366CB"/>
    <w:rsid w:val="006542DA"/>
    <w:rsid w:val="00657765"/>
    <w:rsid w:val="006605AB"/>
    <w:rsid w:val="00665880"/>
    <w:rsid w:val="00671422"/>
    <w:rsid w:val="006767EC"/>
    <w:rsid w:val="006776E3"/>
    <w:rsid w:val="00677BA9"/>
    <w:rsid w:val="00686673"/>
    <w:rsid w:val="006870D0"/>
    <w:rsid w:val="0069479A"/>
    <w:rsid w:val="00696C26"/>
    <w:rsid w:val="006A03DD"/>
    <w:rsid w:val="006A36C7"/>
    <w:rsid w:val="006A7B11"/>
    <w:rsid w:val="006B13D6"/>
    <w:rsid w:val="006C5230"/>
    <w:rsid w:val="006C6063"/>
    <w:rsid w:val="006D7BF1"/>
    <w:rsid w:val="006E323E"/>
    <w:rsid w:val="00700C52"/>
    <w:rsid w:val="007372B6"/>
    <w:rsid w:val="00750E3D"/>
    <w:rsid w:val="0075105F"/>
    <w:rsid w:val="007536A3"/>
    <w:rsid w:val="00754C32"/>
    <w:rsid w:val="0076112A"/>
    <w:rsid w:val="00764937"/>
    <w:rsid w:val="00776D79"/>
    <w:rsid w:val="007941AF"/>
    <w:rsid w:val="007A1FC7"/>
    <w:rsid w:val="007A25BC"/>
    <w:rsid w:val="007B032D"/>
    <w:rsid w:val="007B5D8B"/>
    <w:rsid w:val="007C1FC3"/>
    <w:rsid w:val="007C27BE"/>
    <w:rsid w:val="007C2840"/>
    <w:rsid w:val="007C3831"/>
    <w:rsid w:val="007D762C"/>
    <w:rsid w:val="007E05BA"/>
    <w:rsid w:val="007E3438"/>
    <w:rsid w:val="007F4108"/>
    <w:rsid w:val="007F512E"/>
    <w:rsid w:val="007F64EE"/>
    <w:rsid w:val="007F669B"/>
    <w:rsid w:val="007F6A71"/>
    <w:rsid w:val="007F6E84"/>
    <w:rsid w:val="0081575E"/>
    <w:rsid w:val="00817FFB"/>
    <w:rsid w:val="008247E4"/>
    <w:rsid w:val="00824E32"/>
    <w:rsid w:val="0084277F"/>
    <w:rsid w:val="00861710"/>
    <w:rsid w:val="00862571"/>
    <w:rsid w:val="00872B15"/>
    <w:rsid w:val="00877148"/>
    <w:rsid w:val="008846BE"/>
    <w:rsid w:val="00885D9F"/>
    <w:rsid w:val="00894AB5"/>
    <w:rsid w:val="00895C6B"/>
    <w:rsid w:val="008A0D68"/>
    <w:rsid w:val="008A144E"/>
    <w:rsid w:val="008A1512"/>
    <w:rsid w:val="008A433F"/>
    <w:rsid w:val="008A6221"/>
    <w:rsid w:val="008B23EB"/>
    <w:rsid w:val="008B2FD7"/>
    <w:rsid w:val="008C24B5"/>
    <w:rsid w:val="008D1890"/>
    <w:rsid w:val="008D2CAA"/>
    <w:rsid w:val="008D452E"/>
    <w:rsid w:val="008D7467"/>
    <w:rsid w:val="008F16C1"/>
    <w:rsid w:val="008F20DD"/>
    <w:rsid w:val="008F7F07"/>
    <w:rsid w:val="009025AF"/>
    <w:rsid w:val="00910ADC"/>
    <w:rsid w:val="00911848"/>
    <w:rsid w:val="00917A12"/>
    <w:rsid w:val="0092032F"/>
    <w:rsid w:val="00927A81"/>
    <w:rsid w:val="009429D8"/>
    <w:rsid w:val="009602D0"/>
    <w:rsid w:val="009656E7"/>
    <w:rsid w:val="00993C98"/>
    <w:rsid w:val="009B10CB"/>
    <w:rsid w:val="009D15BA"/>
    <w:rsid w:val="009D35F4"/>
    <w:rsid w:val="009E7505"/>
    <w:rsid w:val="00A008AE"/>
    <w:rsid w:val="00A016E3"/>
    <w:rsid w:val="00A2361D"/>
    <w:rsid w:val="00A3100E"/>
    <w:rsid w:val="00A551CC"/>
    <w:rsid w:val="00A57ACC"/>
    <w:rsid w:val="00A73019"/>
    <w:rsid w:val="00A76BBA"/>
    <w:rsid w:val="00A8496A"/>
    <w:rsid w:val="00A855A4"/>
    <w:rsid w:val="00AA1B1F"/>
    <w:rsid w:val="00AA44E2"/>
    <w:rsid w:val="00AB0CB8"/>
    <w:rsid w:val="00AB4921"/>
    <w:rsid w:val="00AC706C"/>
    <w:rsid w:val="00AD0340"/>
    <w:rsid w:val="00AD4F1D"/>
    <w:rsid w:val="00AD6A56"/>
    <w:rsid w:val="00AE78C7"/>
    <w:rsid w:val="00B05167"/>
    <w:rsid w:val="00B11B61"/>
    <w:rsid w:val="00B12336"/>
    <w:rsid w:val="00B2397C"/>
    <w:rsid w:val="00B323F4"/>
    <w:rsid w:val="00B33DB0"/>
    <w:rsid w:val="00B359F3"/>
    <w:rsid w:val="00B40930"/>
    <w:rsid w:val="00B544EE"/>
    <w:rsid w:val="00B66557"/>
    <w:rsid w:val="00B74E5A"/>
    <w:rsid w:val="00BB5FD5"/>
    <w:rsid w:val="00BC34F5"/>
    <w:rsid w:val="00BE391D"/>
    <w:rsid w:val="00BE5F81"/>
    <w:rsid w:val="00BF2408"/>
    <w:rsid w:val="00BF47EA"/>
    <w:rsid w:val="00BF4A25"/>
    <w:rsid w:val="00C06CD7"/>
    <w:rsid w:val="00C14DAD"/>
    <w:rsid w:val="00C15900"/>
    <w:rsid w:val="00C25B5B"/>
    <w:rsid w:val="00C3050F"/>
    <w:rsid w:val="00C56EC7"/>
    <w:rsid w:val="00C5755D"/>
    <w:rsid w:val="00C57DAA"/>
    <w:rsid w:val="00C605D3"/>
    <w:rsid w:val="00C63E4A"/>
    <w:rsid w:val="00C72FCD"/>
    <w:rsid w:val="00C85761"/>
    <w:rsid w:val="00CA1892"/>
    <w:rsid w:val="00CA7830"/>
    <w:rsid w:val="00CB2E33"/>
    <w:rsid w:val="00CC3423"/>
    <w:rsid w:val="00CC6933"/>
    <w:rsid w:val="00CD4B64"/>
    <w:rsid w:val="00CF0AA9"/>
    <w:rsid w:val="00CF3349"/>
    <w:rsid w:val="00CF5F31"/>
    <w:rsid w:val="00D0324E"/>
    <w:rsid w:val="00D04ABB"/>
    <w:rsid w:val="00D05F0F"/>
    <w:rsid w:val="00D10CB8"/>
    <w:rsid w:val="00D12778"/>
    <w:rsid w:val="00D26413"/>
    <w:rsid w:val="00D272A7"/>
    <w:rsid w:val="00D3470D"/>
    <w:rsid w:val="00D53095"/>
    <w:rsid w:val="00D6271D"/>
    <w:rsid w:val="00D80F6B"/>
    <w:rsid w:val="00D840FE"/>
    <w:rsid w:val="00D84F5F"/>
    <w:rsid w:val="00DB44F1"/>
    <w:rsid w:val="00DB6766"/>
    <w:rsid w:val="00DC29A8"/>
    <w:rsid w:val="00DC4D07"/>
    <w:rsid w:val="00DC4D14"/>
    <w:rsid w:val="00DC56CE"/>
    <w:rsid w:val="00DD3DF7"/>
    <w:rsid w:val="00DD4643"/>
    <w:rsid w:val="00DE37DC"/>
    <w:rsid w:val="00DF0C70"/>
    <w:rsid w:val="00E00DFB"/>
    <w:rsid w:val="00E1394A"/>
    <w:rsid w:val="00E14A95"/>
    <w:rsid w:val="00E21256"/>
    <w:rsid w:val="00E262F1"/>
    <w:rsid w:val="00E344E2"/>
    <w:rsid w:val="00E572E4"/>
    <w:rsid w:val="00E75C0E"/>
    <w:rsid w:val="00E86D8F"/>
    <w:rsid w:val="00E94BF8"/>
    <w:rsid w:val="00EA2FD5"/>
    <w:rsid w:val="00ED0B8A"/>
    <w:rsid w:val="00EE0842"/>
    <w:rsid w:val="00EE2F58"/>
    <w:rsid w:val="00EE62A5"/>
    <w:rsid w:val="00EF02DB"/>
    <w:rsid w:val="00EF36A2"/>
    <w:rsid w:val="00EF5F8C"/>
    <w:rsid w:val="00F00306"/>
    <w:rsid w:val="00F01942"/>
    <w:rsid w:val="00F0289C"/>
    <w:rsid w:val="00F13E8D"/>
    <w:rsid w:val="00F31C53"/>
    <w:rsid w:val="00F47E78"/>
    <w:rsid w:val="00F50B8E"/>
    <w:rsid w:val="00F55F86"/>
    <w:rsid w:val="00F608F4"/>
    <w:rsid w:val="00F6228E"/>
    <w:rsid w:val="00F76EFE"/>
    <w:rsid w:val="00F77734"/>
    <w:rsid w:val="00F854B2"/>
    <w:rsid w:val="00FB06E1"/>
    <w:rsid w:val="00FB29DB"/>
    <w:rsid w:val="00FB4F6B"/>
    <w:rsid w:val="00FC2894"/>
    <w:rsid w:val="00FC5834"/>
    <w:rsid w:val="00FC5AB1"/>
    <w:rsid w:val="00FD7234"/>
    <w:rsid w:val="00FE5D44"/>
    <w:rsid w:val="00FF51A9"/>
    <w:rsid w:val="00FF6205"/>
    <w:rsid w:val="00FF69F0"/>
    <w:rsid w:val="5D1F1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857161D"/>
  <w15:docId w15:val="{3D68C0C4-3A2C-4058-9892-B345BA5CA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locked="1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A4C2E"/>
    <w:rPr>
      <w:sz w:val="22"/>
      <w:szCs w:val="24"/>
    </w:rPr>
  </w:style>
  <w:style w:type="paragraph" w:styleId="Heading2">
    <w:name w:val="heading 2"/>
    <w:basedOn w:val="ListParagraph"/>
    <w:next w:val="Normal"/>
    <w:link w:val="Heading2Char"/>
    <w:uiPriority w:val="9"/>
    <w:unhideWhenUsed/>
    <w:qFormat/>
    <w:locked/>
    <w:rsid w:val="0036655F"/>
    <w:pPr>
      <w:numPr>
        <w:numId w:val="2"/>
      </w:numPr>
      <w:spacing w:after="160" w:line="259" w:lineRule="auto"/>
      <w:outlineLvl w:val="1"/>
    </w:pPr>
    <w:rPr>
      <w:rFonts w:eastAsiaTheme="minorHAnsi" w:cstheme="minorBidi"/>
      <w:b/>
      <w:szCs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0A070B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locked/>
    <w:rPr>
      <w:rFonts w:ascii="Trebuchet MS" w:hAnsi="Trebuchet MS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0A070B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semiHidden/>
    <w:locked/>
    <w:rPr>
      <w:rFonts w:ascii="Trebuchet MS" w:hAnsi="Trebuchet MS" w:cs="Times New Roman"/>
      <w:sz w:val="24"/>
      <w:szCs w:val="24"/>
    </w:rPr>
  </w:style>
  <w:style w:type="paragraph" w:styleId="Caption">
    <w:name w:val="caption"/>
    <w:basedOn w:val="Normal"/>
    <w:next w:val="Normal"/>
    <w:uiPriority w:val="99"/>
    <w:qFormat/>
    <w:rsid w:val="000A070B"/>
    <w:pPr>
      <w:jc w:val="center"/>
    </w:pPr>
    <w:rPr>
      <w:sz w:val="36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BC34F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Pr>
      <w:rFonts w:cs="Times New Roman"/>
      <w:sz w:val="2"/>
    </w:rPr>
  </w:style>
  <w:style w:type="character" w:styleId="Hyperlink">
    <w:name w:val="Hyperlink"/>
    <w:uiPriority w:val="99"/>
    <w:rsid w:val="00631D5E"/>
    <w:rPr>
      <w:rFonts w:cs="Times New Roman"/>
      <w:color w:val="0000FF"/>
      <w:u w:val="single"/>
    </w:rPr>
  </w:style>
  <w:style w:type="paragraph" w:styleId="NoSpacing">
    <w:name w:val="No Spacing"/>
    <w:uiPriority w:val="99"/>
    <w:qFormat/>
    <w:rsid w:val="00130E6A"/>
    <w:rPr>
      <w:rFonts w:ascii="Calibri" w:hAnsi="Calibri"/>
      <w:sz w:val="22"/>
      <w:szCs w:val="22"/>
    </w:rPr>
  </w:style>
  <w:style w:type="paragraph" w:styleId="PlainText">
    <w:name w:val="Plain Text"/>
    <w:basedOn w:val="Normal"/>
    <w:link w:val="PlainTextChar"/>
    <w:uiPriority w:val="99"/>
    <w:rsid w:val="00ED0B8A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uiPriority w:val="99"/>
    <w:semiHidden/>
    <w:rsid w:val="004A30EC"/>
    <w:rPr>
      <w:rFonts w:ascii="Courier New" w:hAnsi="Courier New" w:cs="Courier New"/>
      <w:sz w:val="20"/>
      <w:szCs w:val="20"/>
    </w:rPr>
  </w:style>
  <w:style w:type="table" w:styleId="TableGrid">
    <w:name w:val="Table Grid"/>
    <w:basedOn w:val="TableNormal"/>
    <w:locked/>
    <w:rsid w:val="007E34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E055F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F16C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F16C1"/>
  </w:style>
  <w:style w:type="character" w:styleId="FootnoteReference">
    <w:name w:val="footnote reference"/>
    <w:basedOn w:val="DefaultParagraphFont"/>
    <w:uiPriority w:val="99"/>
    <w:semiHidden/>
    <w:unhideWhenUsed/>
    <w:rsid w:val="008F16C1"/>
    <w:rPr>
      <w:vertAlign w:val="superscript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36655F"/>
    <w:rPr>
      <w:rFonts w:eastAsiaTheme="minorHAnsi" w:cstheme="minorBidi"/>
      <w:b/>
      <w:sz w:val="22"/>
      <w:szCs w:val="22"/>
    </w:rPr>
  </w:style>
  <w:style w:type="character" w:styleId="UnresolvedMention">
    <w:name w:val="Unresolved Mention"/>
    <w:basedOn w:val="DefaultParagraphFont"/>
    <w:uiPriority w:val="99"/>
    <w:semiHidden/>
    <w:unhideWhenUsed/>
    <w:rsid w:val="005C75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175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9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16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10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63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39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20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7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87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87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87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87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livk001\Documents\Custom%20Office%20Templates\DFCYR%20LH%20Update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19A7AD5DA144F49985926A125B433CA" ma:contentTypeVersion="11" ma:contentTypeDescription="Create a new document." ma:contentTypeScope="" ma:versionID="28fed804353cbbf0d23a935ca97c6471">
  <xsd:schema xmlns:xsd="http://www.w3.org/2001/XMLSchema" xmlns:xs="http://www.w3.org/2001/XMLSchema" xmlns:p="http://schemas.microsoft.com/office/2006/metadata/properties" xmlns:ns3="0a67a436-e14b-4fde-ba87-a3ec20e25459" xmlns:ns4="5f50c864-1010-4b34-a37c-94a5bbf4635c" targetNamespace="http://schemas.microsoft.com/office/2006/metadata/properties" ma:root="true" ma:fieldsID="223fe08d97388426310e3a7a5c2913e9" ns3:_="" ns4:_="">
    <xsd:import namespace="0a67a436-e14b-4fde-ba87-a3ec20e25459"/>
    <xsd:import namespace="5f50c864-1010-4b34-a37c-94a5bbf4635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67a436-e14b-4fde-ba87-a3ec20e2545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0c864-1010-4b34-a37c-94a5bbf4635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816A61-B55C-461F-BB0A-1CF41FE468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a67a436-e14b-4fde-ba87-a3ec20e25459"/>
    <ds:schemaRef ds:uri="5f50c864-1010-4b34-a37c-94a5bbf4635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708B711-29C1-44DF-A117-94082BEB1E3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3635E37-6033-48CE-B89C-CDB56BC20F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A720FA3-2094-46F1-AC27-C852229280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DFCYR LH Updated</Template>
  <TotalTime>5</TotalTime>
  <Pages>1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9 September 2009</vt:lpstr>
    </vt:vector>
  </TitlesOfParts>
  <Company>City Of Hartford</Company>
  <LinksUpToDate>false</LinksUpToDate>
  <CharactersWithSpaces>1043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9 September 2009</dc:title>
  <dc:subject/>
  <dc:creator>Oliver, Kim</dc:creator>
  <cp:keywords/>
  <dc:description/>
  <cp:lastModifiedBy>McGinnis, Katie</cp:lastModifiedBy>
  <cp:revision>2</cp:revision>
  <cp:lastPrinted>2016-03-03T22:26:00Z</cp:lastPrinted>
  <dcterms:created xsi:type="dcterms:W3CDTF">2023-01-30T14:14:00Z</dcterms:created>
  <dcterms:modified xsi:type="dcterms:W3CDTF">2023-01-30T14:14:00Z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0x010100C19A7AD5DA144F49985926A125B433CA</vt:lpwstr>
  </property>
</Properties>
</file>